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A759D" w14:textId="77777777" w:rsidR="00812A88" w:rsidRDefault="005F2352" w:rsidP="003E4807">
      <w:pPr>
        <w:ind w:left="2160" w:firstLine="720"/>
        <w:rPr>
          <w:b/>
          <w:sz w:val="32"/>
        </w:rPr>
      </w:pPr>
      <w:r>
        <w:rPr>
          <w:b/>
          <w:sz w:val="32"/>
        </w:rPr>
        <w:t xml:space="preserve">  </w:t>
      </w:r>
    </w:p>
    <w:p w14:paraId="338AD670" w14:textId="77777777" w:rsidR="001A2134" w:rsidRPr="00713EC9" w:rsidRDefault="001A2134" w:rsidP="001A2134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Pr="00713EC9">
        <w:rPr>
          <w:b/>
          <w:sz w:val="32"/>
          <w:lang w:val="bg-BG"/>
        </w:rPr>
        <w:t>З А П О В Е Д</w:t>
      </w:r>
    </w:p>
    <w:p w14:paraId="7051543C" w14:textId="28BB66D0" w:rsidR="001A2134" w:rsidRPr="00CE78CA" w:rsidRDefault="00806DA3" w:rsidP="001A2134">
      <w:pPr>
        <w:ind w:left="3600"/>
        <w:rPr>
          <w:lang w:val="bg-BG"/>
        </w:rPr>
      </w:pPr>
      <w:r>
        <w:rPr>
          <w:lang w:val="bg-BG"/>
        </w:rPr>
        <w:t xml:space="preserve">       №  ПО-09-3690-2</w:t>
      </w:r>
    </w:p>
    <w:p w14:paraId="7B1981EC" w14:textId="1FB50C04" w:rsidR="001A2134" w:rsidRDefault="00806DA3" w:rsidP="001A2134">
      <w:pPr>
        <w:ind w:left="2880" w:firstLine="720"/>
        <w:rPr>
          <w:lang w:val="bg-BG"/>
        </w:rPr>
      </w:pPr>
      <w:r>
        <w:rPr>
          <w:lang w:val="bg-BG"/>
        </w:rPr>
        <w:t xml:space="preserve">     София,  15.12.</w:t>
      </w:r>
      <w:r w:rsidR="001A2134" w:rsidRPr="00CE78CA">
        <w:rPr>
          <w:lang w:val="bg-BG"/>
        </w:rPr>
        <w:t>20</w:t>
      </w:r>
      <w:r w:rsidR="001A2134">
        <w:rPr>
          <w:lang w:val="bg-BG"/>
        </w:rPr>
        <w:t>21</w:t>
      </w:r>
      <w:r w:rsidR="001A2134" w:rsidRPr="00CE78CA">
        <w:rPr>
          <w:lang w:val="bg-BG"/>
        </w:rPr>
        <w:t xml:space="preserve">г.  </w:t>
      </w:r>
    </w:p>
    <w:p w14:paraId="0390EC8C" w14:textId="77777777" w:rsidR="001A2134" w:rsidRPr="00CE78CA" w:rsidRDefault="001A2134" w:rsidP="001A2134">
      <w:pPr>
        <w:ind w:left="2880" w:firstLine="720"/>
        <w:rPr>
          <w:lang w:val="bg-BG"/>
        </w:rPr>
      </w:pPr>
    </w:p>
    <w:p w14:paraId="72C2D74C" w14:textId="77777777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37CA6DA7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6BDD80FF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2BAAB4F8" w14:textId="51B729A4" w:rsidR="00D57A2F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1F5264">
        <w:rPr>
          <w:lang w:val="bg-BG"/>
        </w:rPr>
        <w:t>БОЖЕНИЦА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 w:rsidR="008F4B2A">
        <w:rPr>
          <w:lang w:val="bg-BG"/>
        </w:rPr>
        <w:t>Софи</w:t>
      </w:r>
      <w:r w:rsidR="002C0EE7">
        <w:rPr>
          <w:lang w:val="bg-BG"/>
        </w:rPr>
        <w:t>йска</w:t>
      </w:r>
      <w:r w:rsidR="008F4B2A">
        <w:rPr>
          <w:lang w:val="bg-BG"/>
        </w:rPr>
        <w:t xml:space="preserve"> </w:t>
      </w:r>
      <w:r w:rsidR="008F4B2A">
        <w:t>o</w:t>
      </w:r>
      <w:proofErr w:type="spellStart"/>
      <w:r w:rsidRPr="00B16FBD">
        <w:rPr>
          <w:lang w:val="bg-BG"/>
        </w:rPr>
        <w:t>бласт</w:t>
      </w:r>
      <w:proofErr w:type="spellEnd"/>
      <w:r w:rsidRPr="00B16FBD">
        <w:rPr>
          <w:lang w:val="bg-BG"/>
        </w:rPr>
        <w:t xml:space="preserve">, сключено между лицата по чл. 37ж, ал. 1 от </w:t>
      </w:r>
      <w:r w:rsidRPr="00BD6537">
        <w:rPr>
          <w:lang w:val="bg-BG"/>
        </w:rPr>
        <w:t>ЗСПЗЗ</w:t>
      </w:r>
      <w:r w:rsidR="00B33ACE" w:rsidRPr="00BD6537">
        <w:rPr>
          <w:lang w:val="bg-BG"/>
        </w:rPr>
        <w:t xml:space="preserve"> за календарната 2022 година.</w:t>
      </w:r>
    </w:p>
    <w:p w14:paraId="4EED4B29" w14:textId="77777777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5F2352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00693F29" w14:textId="178543F8" w:rsidR="002A55CD" w:rsidRDefault="002A55CD" w:rsidP="00D57A2F">
      <w:pPr>
        <w:jc w:val="both"/>
        <w:rPr>
          <w:lang w:val="bg-BG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709"/>
        <w:gridCol w:w="851"/>
        <w:gridCol w:w="992"/>
        <w:gridCol w:w="850"/>
        <w:gridCol w:w="993"/>
        <w:gridCol w:w="1134"/>
      </w:tblGrid>
      <w:tr w:rsidR="005379D0" w:rsidRPr="00B86AF9" w14:paraId="4C956E30" w14:textId="77777777" w:rsidTr="005379D0">
        <w:trPr>
          <w:cantSplit/>
          <w:trHeight w:val="227"/>
        </w:trPr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B62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F42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301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B7B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5379D0" w:rsidRPr="00B86AF9" w14:paraId="36D5FF91" w14:textId="77777777" w:rsidTr="005379D0">
        <w:trPr>
          <w:cantSplit/>
          <w:trHeight w:val="227"/>
        </w:trPr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F7C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C2E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708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F06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D28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EA6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24F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5379D0" w:rsidRPr="00B86AF9" w14:paraId="0E7468C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2C4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680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8BE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72C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8C1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163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1CF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17536CD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00D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350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3FD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E83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0F9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377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8.774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D1E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122.84</w:t>
            </w:r>
          </w:p>
        </w:tc>
      </w:tr>
      <w:tr w:rsidR="005379D0" w:rsidRPr="00B86AF9" w14:paraId="112E2F47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49E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D59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13C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E6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E17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78D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905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5A3516D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77F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B31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A00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8C0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C88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D6C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D54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</w:tr>
      <w:tr w:rsidR="005379D0" w:rsidRPr="00B86AF9" w14:paraId="0F1E49E9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5B5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004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DF6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92B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11D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FD8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529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</w:tr>
      <w:tr w:rsidR="005379D0" w:rsidRPr="00B86AF9" w14:paraId="2946D28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1EC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756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058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F77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A89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142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1D5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8CF6F63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F92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456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2EC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32A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3C1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D95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7A6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</w:tr>
      <w:tr w:rsidR="005379D0" w:rsidRPr="00B86AF9" w14:paraId="0FEC40B7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E2A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41F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638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D2A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919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B6D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AC1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A462E0B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5B4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D3B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200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16D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0FD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82A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ED9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4A1C83FD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21D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A6F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5F1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D2A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BCE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2C1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C0E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</w:tr>
      <w:tr w:rsidR="005379D0" w:rsidRPr="00B86AF9" w14:paraId="13EE705A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6B3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ACF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8D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EDF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D1B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D05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6D4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8254CE3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DC3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708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1F3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61B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701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F3B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E45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E0CF83D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74D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FD7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F81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B05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207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630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8E9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</w:tr>
      <w:tr w:rsidR="005379D0" w:rsidRPr="00B86AF9" w14:paraId="140E59BB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0E3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DD1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CE3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149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A64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6E8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D84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18E7B60D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044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954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8B1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404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BE9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1FD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6BA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</w:tr>
      <w:tr w:rsidR="005379D0" w:rsidRPr="00B86AF9" w14:paraId="5EF50C7E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DE3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1D5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C7F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9EF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EE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BCE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D6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451910A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151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F81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EFD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B2C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265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3A8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615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70EA6BE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EC2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3CA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EFB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34E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00D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302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D49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C1FE3C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08D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A8B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96D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F44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FB6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177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9AD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A1F6217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C5B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394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E73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CAD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C49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D16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526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6E08F3F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DBC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4FD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B55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3E6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6B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754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CDA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1E2D053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650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D7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A75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DAB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B96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A31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025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59.96</w:t>
            </w:r>
          </w:p>
        </w:tc>
      </w:tr>
      <w:tr w:rsidR="005379D0" w:rsidRPr="00B86AF9" w14:paraId="34E2654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FED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9CD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138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6AE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B90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C8E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7EA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62A1E049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D67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86B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EAD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D5F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C78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CC4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97A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</w:tr>
      <w:tr w:rsidR="005379D0" w:rsidRPr="00B86AF9" w14:paraId="461E189F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450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2F0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FC5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375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3AF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674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D0F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5379D0" w:rsidRPr="00B86AF9" w14:paraId="25DAF883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56B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905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B48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2F4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CCF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1A3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B58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</w:tr>
      <w:tr w:rsidR="005379D0" w:rsidRPr="00B86AF9" w14:paraId="140910E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6E4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F4C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5A7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A82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A67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983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81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</w:tr>
      <w:tr w:rsidR="005379D0" w:rsidRPr="00B86AF9" w14:paraId="1C6DAE86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759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B9E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DEE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69A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240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C30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38F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</w:tr>
      <w:tr w:rsidR="005379D0" w:rsidRPr="00B86AF9" w14:paraId="5C7EA79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1CE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A12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397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E59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B28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31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69A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6FCFD2F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694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BAA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A90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B5F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022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4CD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904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58.05</w:t>
            </w:r>
          </w:p>
        </w:tc>
      </w:tr>
      <w:tr w:rsidR="005379D0" w:rsidRPr="00B86AF9" w14:paraId="5FA29526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A10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lastRenderedPageBreak/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892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371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67B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A2C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C1A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F16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51.73</w:t>
            </w:r>
          </w:p>
        </w:tc>
      </w:tr>
      <w:tr w:rsidR="005379D0" w:rsidRPr="00B86AF9" w14:paraId="1BA9F70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C9A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759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FF3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A13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81F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D4A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97B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47089F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224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D99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164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9AA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ABE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136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64D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</w:tr>
      <w:tr w:rsidR="005379D0" w:rsidRPr="00B86AF9" w14:paraId="459CCFC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AB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D79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928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AF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1AB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443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A20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5379D0" w:rsidRPr="00B86AF9" w14:paraId="211BFFAB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758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C33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08A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B9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C88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404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D8F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E9A151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0E6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342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A9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351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B81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78A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F21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567C68F6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1A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BAD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1F3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D7D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5E0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DCE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6F4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789A4A2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78C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B10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FBE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2E3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223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2B1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F72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</w:tr>
      <w:tr w:rsidR="005379D0" w:rsidRPr="00B86AF9" w14:paraId="1768D3F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38A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E00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03B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C89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2B4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AFA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C0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</w:tr>
      <w:tr w:rsidR="005379D0" w:rsidRPr="00B86AF9" w14:paraId="4D12E73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A27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6D0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137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5E9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282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8E6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98A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6D5538E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3D8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787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B3A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73D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FF9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A4C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981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5494446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355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C1D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255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DC3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00D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662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0B2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73D6EE2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422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019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46B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739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EF3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49E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E1C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7628753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6D8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2E7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2AD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B9D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8CB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AB5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C2D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A62C83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5BA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EB9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ECD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0C4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22F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0EE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FA0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5379D0" w:rsidRPr="00B86AF9" w14:paraId="30D918C0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456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C04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516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1F7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9E1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1F3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379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09B1583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4D8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DED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601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EE6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D68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EA5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4.627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BF1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</w:tr>
      <w:tr w:rsidR="005379D0" w:rsidRPr="00B86AF9" w14:paraId="0B4C4957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1EC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95A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E7D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700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DAF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28F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73C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</w:tr>
      <w:tr w:rsidR="005379D0" w:rsidRPr="00B86AF9" w14:paraId="652BAF8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492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252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D21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612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A96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898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6B0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5379D0" w:rsidRPr="00B86AF9" w14:paraId="3F037E90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E5C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AFF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E10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DA8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32F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39F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0CE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627F9EFB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3EC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BB7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06F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225.2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352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0A1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BD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39C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F3EE19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E50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930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C6E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C26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2F1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225.6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F28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CE5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78.99</w:t>
            </w:r>
          </w:p>
        </w:tc>
      </w:tr>
      <w:tr w:rsidR="005379D0" w:rsidRPr="00B86AF9" w14:paraId="3BA91FAE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477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D7F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942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F80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3C0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225.1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56B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A96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</w:tr>
      <w:tr w:rsidR="005379D0" w:rsidRPr="00B86AF9" w14:paraId="416C6F7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3A2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42F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B75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9F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572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50E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DA8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7FD4D4CD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825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3AB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378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0C1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432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CC7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CBE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B124E5E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B52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978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EC8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289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223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61E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389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CAFA2AD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336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ECA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B4A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8F4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99B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BB6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47A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57889567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A34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ED1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21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68.99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D62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C06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FD8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68B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15CAEB3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822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2E6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A7D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CF9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FB4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2B4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7A0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18.90</w:t>
            </w:r>
          </w:p>
        </w:tc>
      </w:tr>
      <w:tr w:rsidR="005379D0" w:rsidRPr="00B86AF9" w14:paraId="506C3F1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ECA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967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235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E7C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79B6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3DF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261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</w:tr>
      <w:tr w:rsidR="005379D0" w:rsidRPr="00B86AF9" w14:paraId="31E745B9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E3F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64A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3AE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ABF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4E0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F83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A90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9EC7759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8CA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5A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286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109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955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194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9D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</w:tr>
      <w:tr w:rsidR="005379D0" w:rsidRPr="00B86AF9" w14:paraId="768A996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56A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AC1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D86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DBF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DE6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4A4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E56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2B2604A1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AF0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6D3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117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2D0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9E5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46.55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609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7E0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</w:tr>
      <w:tr w:rsidR="005379D0" w:rsidRPr="00B86AF9" w14:paraId="2133CE08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6BE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625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F47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BC7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8.756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154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0C2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B83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14AE08C6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DE5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F2B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304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655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A2D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B85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13C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</w:tr>
      <w:tr w:rsidR="005379D0" w:rsidRPr="00B86AF9" w14:paraId="63BC41D5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505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430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9E9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08B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D947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444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FB5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07836163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6C1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3EF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9C6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418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F31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CC4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EE31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</w:tr>
      <w:tr w:rsidR="005379D0" w:rsidRPr="00B86AF9" w14:paraId="5BEA6BF4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BB93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E179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CE72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F66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CB8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A20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CCEE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</w:tr>
      <w:tr w:rsidR="005379D0" w:rsidRPr="00B86AF9" w14:paraId="0FA29BEE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643B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НЕВЕНА ПЕТРОВА БАЛЪКОВА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F72F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B86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101.94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9B6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1FED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7D5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864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9D0" w:rsidRPr="00B86AF9" w14:paraId="36DE81C2" w14:textId="77777777" w:rsidTr="005379D0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C36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9E10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9CA8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D8DC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198.539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4544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1745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63.705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9C8A" w14:textId="77777777" w:rsidR="005379D0" w:rsidRPr="00B86AF9" w:rsidRDefault="005379D0" w:rsidP="0047536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6AF9">
              <w:rPr>
                <w:rFonts w:ascii="Arial" w:hAnsi="Arial" w:cs="Arial"/>
                <w:b/>
                <w:bCs/>
                <w:sz w:val="18"/>
                <w:szCs w:val="18"/>
              </w:rPr>
              <w:t>891.87</w:t>
            </w:r>
          </w:p>
        </w:tc>
      </w:tr>
    </w:tbl>
    <w:p w14:paraId="6E8D3AC9" w14:textId="77777777" w:rsidR="005379D0" w:rsidRDefault="005379D0" w:rsidP="00D57A2F">
      <w:pPr>
        <w:jc w:val="both"/>
        <w:rPr>
          <w:lang w:val="bg-BG"/>
        </w:rPr>
      </w:pPr>
    </w:p>
    <w:p w14:paraId="4671B565" w14:textId="77777777" w:rsidR="00AB7BD0" w:rsidRDefault="00AB7BD0" w:rsidP="00BB37D0">
      <w:pPr>
        <w:ind w:firstLine="720"/>
        <w:jc w:val="both"/>
        <w:textAlignment w:val="center"/>
        <w:rPr>
          <w:b/>
          <w:lang w:val="bg-BG"/>
        </w:rPr>
      </w:pPr>
    </w:p>
    <w:p w14:paraId="4A1CBE0A" w14:textId="1275A619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4BB366BD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3C794A16" w14:textId="77777777" w:rsidR="004114B6" w:rsidRDefault="00BB37D0" w:rsidP="00BB37D0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141BF746" w14:textId="4E98E1B0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5F2352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0FEA04A3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1F5264">
        <w:rPr>
          <w:lang w:val="bg-BG"/>
        </w:rPr>
        <w:t>Боженица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 xml:space="preserve">и в сградата на Общинска служба по </w:t>
      </w:r>
      <w:r>
        <w:rPr>
          <w:lang w:val="bg-BG"/>
        </w:rPr>
        <w:lastRenderedPageBreak/>
        <w:t>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1FC08A47" w14:textId="1D7D8F6D" w:rsidR="004114B6" w:rsidRPr="00535A0F" w:rsidRDefault="004114B6" w:rsidP="004114B6">
      <w:pPr>
        <w:ind w:firstLine="720"/>
        <w:jc w:val="both"/>
        <w:rPr>
          <w:b/>
          <w:bCs/>
          <w:i/>
          <w:iCs/>
          <w:sz w:val="40"/>
          <w:szCs w:val="40"/>
          <w:lang w:val="bg-BG"/>
        </w:rPr>
      </w:pPr>
      <w:r w:rsidRPr="00535A0F">
        <w:rPr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FF295F" w:rsidRPr="00535A0F">
        <w:rPr>
          <w:lang w:val="bg-BG"/>
        </w:rPr>
        <w:t>–</w:t>
      </w:r>
      <w:r w:rsidRPr="00535A0F">
        <w:rPr>
          <w:lang w:val="bg-BG"/>
        </w:rPr>
        <w:t xml:space="preserve"> Ботевград</w:t>
      </w:r>
      <w:r w:rsidR="00FF295F" w:rsidRPr="00535A0F">
        <w:rPr>
          <w:lang w:val="bg-BG"/>
        </w:rPr>
        <w:t xml:space="preserve">. </w:t>
      </w:r>
    </w:p>
    <w:p w14:paraId="38858DF3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76A37A0B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788DDEDF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75ABF9FC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61A224D1" w14:textId="77777777" w:rsidR="004114B6" w:rsidRPr="005F2352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4431B494" w14:textId="77777777" w:rsidR="004F50DC" w:rsidRPr="00CE78CA" w:rsidRDefault="004F50DC" w:rsidP="00753FF4">
      <w:pPr>
        <w:ind w:firstLine="709"/>
        <w:jc w:val="both"/>
        <w:rPr>
          <w:u w:val="single"/>
          <w:lang w:val="bg-BG"/>
        </w:rPr>
      </w:pPr>
    </w:p>
    <w:p w14:paraId="06A12E24" w14:textId="77777777" w:rsidR="001A2134" w:rsidRPr="00FF295F" w:rsidRDefault="001A2134" w:rsidP="001A2134">
      <w:pPr>
        <w:rPr>
          <w:i/>
          <w:highlight w:val="yellow"/>
          <w:lang w:val="bg-BG"/>
        </w:rPr>
      </w:pPr>
    </w:p>
    <w:p w14:paraId="706B9230" w14:textId="77777777" w:rsidR="008328AA" w:rsidRDefault="008328AA" w:rsidP="008328AA">
      <w:pPr>
        <w:rPr>
          <w:b/>
          <w:lang w:val="bg-BG"/>
        </w:rPr>
      </w:pPr>
    </w:p>
    <w:p w14:paraId="5DB81788" w14:textId="7B47BBB8" w:rsidR="008328AA" w:rsidRPr="008328AA" w:rsidRDefault="008328AA" w:rsidP="008328AA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806DA3">
        <w:rPr>
          <w:b/>
          <w:lang w:val="bg-BG"/>
        </w:rPr>
        <w:t xml:space="preserve">   /П/</w:t>
      </w:r>
      <w:bookmarkStart w:id="0" w:name="_GoBack"/>
      <w:bookmarkEnd w:id="0"/>
    </w:p>
    <w:p w14:paraId="7A6B9BF0" w14:textId="77777777" w:rsidR="008328AA" w:rsidRPr="008328AA" w:rsidRDefault="008328AA" w:rsidP="008328AA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0D4A36BC" w14:textId="77777777" w:rsidR="008328AA" w:rsidRPr="008328AA" w:rsidRDefault="008328AA" w:rsidP="008328AA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7322772D" w14:textId="77777777" w:rsidR="008328AA" w:rsidRPr="008328AA" w:rsidRDefault="008328AA" w:rsidP="008328AA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0C42F1FC" w14:textId="77777777" w:rsidR="008328AA" w:rsidRPr="008328AA" w:rsidRDefault="008328AA" w:rsidP="008328AA">
      <w:pPr>
        <w:rPr>
          <w:i/>
          <w:lang w:val="bg-BG"/>
        </w:rPr>
      </w:pPr>
    </w:p>
    <w:p w14:paraId="7073BC32" w14:textId="77777777" w:rsidR="001A2134" w:rsidRPr="00FF295F" w:rsidRDefault="001A2134" w:rsidP="001A2134">
      <w:pPr>
        <w:rPr>
          <w:i/>
          <w:highlight w:val="yellow"/>
          <w:lang w:val="bg-BG"/>
        </w:rPr>
      </w:pPr>
    </w:p>
    <w:p w14:paraId="088D27C5" w14:textId="77777777" w:rsidR="00967CC5" w:rsidRDefault="00967CC5" w:rsidP="001A2134">
      <w:pPr>
        <w:rPr>
          <w:i/>
          <w:lang w:val="bg-BG"/>
        </w:rPr>
      </w:pPr>
    </w:p>
    <w:sectPr w:rsidR="00967CC5" w:rsidSect="00535F7E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134" w:bottom="1418" w:left="1276" w:header="720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96BF9" w14:textId="77777777" w:rsidR="00983FCA" w:rsidRDefault="00983FCA">
      <w:r>
        <w:separator/>
      </w:r>
    </w:p>
  </w:endnote>
  <w:endnote w:type="continuationSeparator" w:id="0">
    <w:p w14:paraId="5814F363" w14:textId="77777777" w:rsidR="00983FCA" w:rsidRDefault="0098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87672" w14:textId="77777777" w:rsidR="009568F1" w:rsidRDefault="009568F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04DAF8" w14:textId="77777777"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763E7" w14:textId="7BF662DA" w:rsidR="009568F1" w:rsidRPr="00713EC9" w:rsidRDefault="009568F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06DA3">
      <w:rPr>
        <w:rStyle w:val="PageNumber"/>
        <w:noProof/>
        <w:sz w:val="18"/>
      </w:rPr>
      <w:t>3</w:t>
    </w:r>
    <w:r w:rsidRPr="00713EC9">
      <w:rPr>
        <w:rStyle w:val="PageNumber"/>
        <w:sz w:val="18"/>
      </w:rPr>
      <w:fldChar w:fldCharType="end"/>
    </w:r>
  </w:p>
  <w:p w14:paraId="34C071FB" w14:textId="77777777"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55E17496" w14:textId="77777777"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4542867E" w14:textId="77777777"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93B90" w14:textId="77777777"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4BFED43C" w14:textId="77777777"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25B97" w14:textId="77777777" w:rsidR="00983FCA" w:rsidRDefault="00983FCA">
      <w:r>
        <w:separator/>
      </w:r>
    </w:p>
  </w:footnote>
  <w:footnote w:type="continuationSeparator" w:id="0">
    <w:p w14:paraId="703F793F" w14:textId="77777777" w:rsidR="00983FCA" w:rsidRDefault="00983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2F5F3" w14:textId="650D7F73" w:rsidR="009568F1" w:rsidRPr="005B69F7" w:rsidRDefault="00BA3DA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0199BD3D" wp14:editId="487C567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23395" w14:textId="0498BA1D" w:rsidR="009568F1" w:rsidRPr="005B69F7" w:rsidRDefault="00BA3DAB" w:rsidP="00322DE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1FD6FA2" wp14:editId="17A3998B">
              <wp:simplePos x="0" y="0"/>
              <wp:positionH relativeFrom="column">
                <wp:posOffset>666276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16AF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4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AIoTmP3AAAAAgBAAAPAAAA&#10;AAAAAAAAAAAAACQEAABkcnMvZG93bnJldi54bWxQSwUGAAAAAAQABADzAAAALQUAAAAA&#10;"/>
          </w:pict>
        </mc:Fallback>
      </mc:AlternateContent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BE1BFD4" w14:textId="7228AFC4" w:rsidR="009568F1" w:rsidRPr="0023186B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1E892D04" w14:textId="1DEBEC1D" w:rsidR="009568F1" w:rsidRPr="00983B22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„Земеделие” – София област</w:t>
    </w:r>
  </w:p>
  <w:p w14:paraId="0F90B5D1" w14:textId="77777777"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344D"/>
    <w:rsid w:val="00094932"/>
    <w:rsid w:val="000A519D"/>
    <w:rsid w:val="000C2C0E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A2134"/>
    <w:rsid w:val="001A28F0"/>
    <w:rsid w:val="001B4BA5"/>
    <w:rsid w:val="001E18E8"/>
    <w:rsid w:val="001F1012"/>
    <w:rsid w:val="001F5264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91BDD"/>
    <w:rsid w:val="00296C8F"/>
    <w:rsid w:val="002A10AF"/>
    <w:rsid w:val="002A55CD"/>
    <w:rsid w:val="002C0EE7"/>
    <w:rsid w:val="002C5874"/>
    <w:rsid w:val="002D3AFE"/>
    <w:rsid w:val="002D3B8A"/>
    <w:rsid w:val="002E25EF"/>
    <w:rsid w:val="002E37B1"/>
    <w:rsid w:val="002F2872"/>
    <w:rsid w:val="003015D9"/>
    <w:rsid w:val="003140CD"/>
    <w:rsid w:val="00316D26"/>
    <w:rsid w:val="00322DEA"/>
    <w:rsid w:val="00325630"/>
    <w:rsid w:val="0033321F"/>
    <w:rsid w:val="00334F0E"/>
    <w:rsid w:val="003361C6"/>
    <w:rsid w:val="00343C03"/>
    <w:rsid w:val="00345A2F"/>
    <w:rsid w:val="0035293A"/>
    <w:rsid w:val="00352944"/>
    <w:rsid w:val="00355EDA"/>
    <w:rsid w:val="0035766D"/>
    <w:rsid w:val="003601F1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0E80"/>
    <w:rsid w:val="003E309D"/>
    <w:rsid w:val="003E4807"/>
    <w:rsid w:val="003E7141"/>
    <w:rsid w:val="003F12AE"/>
    <w:rsid w:val="00401145"/>
    <w:rsid w:val="0040496B"/>
    <w:rsid w:val="004114B6"/>
    <w:rsid w:val="0042483E"/>
    <w:rsid w:val="0042599A"/>
    <w:rsid w:val="00430352"/>
    <w:rsid w:val="0043766A"/>
    <w:rsid w:val="00443D11"/>
    <w:rsid w:val="00446795"/>
    <w:rsid w:val="00451B49"/>
    <w:rsid w:val="00453581"/>
    <w:rsid w:val="00454CDE"/>
    <w:rsid w:val="00463733"/>
    <w:rsid w:val="00463C1A"/>
    <w:rsid w:val="00464B42"/>
    <w:rsid w:val="00471AF4"/>
    <w:rsid w:val="00496975"/>
    <w:rsid w:val="004A35CC"/>
    <w:rsid w:val="004B10BF"/>
    <w:rsid w:val="004C3144"/>
    <w:rsid w:val="004C4B62"/>
    <w:rsid w:val="004D6111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3524"/>
    <w:rsid w:val="00535A0F"/>
    <w:rsid w:val="00535D58"/>
    <w:rsid w:val="00535F7E"/>
    <w:rsid w:val="005379D0"/>
    <w:rsid w:val="00544517"/>
    <w:rsid w:val="005455E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2A6"/>
    <w:rsid w:val="005A4AF1"/>
    <w:rsid w:val="005B2632"/>
    <w:rsid w:val="005B4D1B"/>
    <w:rsid w:val="005B69F7"/>
    <w:rsid w:val="005C45C6"/>
    <w:rsid w:val="005D2C61"/>
    <w:rsid w:val="005D42C6"/>
    <w:rsid w:val="005D4B3F"/>
    <w:rsid w:val="005D7788"/>
    <w:rsid w:val="005E5F37"/>
    <w:rsid w:val="005F18B8"/>
    <w:rsid w:val="005F2352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133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D6BEB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7E1E8A"/>
    <w:rsid w:val="007F3883"/>
    <w:rsid w:val="007F4B46"/>
    <w:rsid w:val="00800337"/>
    <w:rsid w:val="0080526F"/>
    <w:rsid w:val="00806DA3"/>
    <w:rsid w:val="00810556"/>
    <w:rsid w:val="00812A88"/>
    <w:rsid w:val="00813E21"/>
    <w:rsid w:val="00822F7A"/>
    <w:rsid w:val="00823FF9"/>
    <w:rsid w:val="008318FA"/>
    <w:rsid w:val="008324AB"/>
    <w:rsid w:val="008328AA"/>
    <w:rsid w:val="00835BBA"/>
    <w:rsid w:val="0085348A"/>
    <w:rsid w:val="0086367E"/>
    <w:rsid w:val="00871654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F3A6E"/>
    <w:rsid w:val="008F4B2A"/>
    <w:rsid w:val="008F7A88"/>
    <w:rsid w:val="0091297E"/>
    <w:rsid w:val="00931B42"/>
    <w:rsid w:val="00936425"/>
    <w:rsid w:val="00937D51"/>
    <w:rsid w:val="0094255C"/>
    <w:rsid w:val="00945150"/>
    <w:rsid w:val="00946D85"/>
    <w:rsid w:val="009568F1"/>
    <w:rsid w:val="00956CD8"/>
    <w:rsid w:val="00967CC5"/>
    <w:rsid w:val="00974546"/>
    <w:rsid w:val="009803EE"/>
    <w:rsid w:val="00983B22"/>
    <w:rsid w:val="00983FCA"/>
    <w:rsid w:val="00985484"/>
    <w:rsid w:val="00992DF8"/>
    <w:rsid w:val="00996A5D"/>
    <w:rsid w:val="0099762A"/>
    <w:rsid w:val="009A2BA7"/>
    <w:rsid w:val="009A45E8"/>
    <w:rsid w:val="009A49E5"/>
    <w:rsid w:val="009B3FDB"/>
    <w:rsid w:val="009B57C3"/>
    <w:rsid w:val="009C64B2"/>
    <w:rsid w:val="009D0F2C"/>
    <w:rsid w:val="009D555E"/>
    <w:rsid w:val="009E7D8E"/>
    <w:rsid w:val="009F2A96"/>
    <w:rsid w:val="00A144F4"/>
    <w:rsid w:val="00A15B2B"/>
    <w:rsid w:val="00A22FCE"/>
    <w:rsid w:val="00A23BFD"/>
    <w:rsid w:val="00A2419F"/>
    <w:rsid w:val="00A27CA5"/>
    <w:rsid w:val="00A36C2A"/>
    <w:rsid w:val="00A45C80"/>
    <w:rsid w:val="00A56EBD"/>
    <w:rsid w:val="00A60725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37E5"/>
    <w:rsid w:val="00AB53BB"/>
    <w:rsid w:val="00AB7BD0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1D8A"/>
    <w:rsid w:val="00B23EF6"/>
    <w:rsid w:val="00B33ACE"/>
    <w:rsid w:val="00B54180"/>
    <w:rsid w:val="00B65B7A"/>
    <w:rsid w:val="00B71426"/>
    <w:rsid w:val="00B76386"/>
    <w:rsid w:val="00B76B80"/>
    <w:rsid w:val="00B80440"/>
    <w:rsid w:val="00B92A9C"/>
    <w:rsid w:val="00B97B20"/>
    <w:rsid w:val="00BA3DAB"/>
    <w:rsid w:val="00BA5128"/>
    <w:rsid w:val="00BB37D0"/>
    <w:rsid w:val="00BC0B35"/>
    <w:rsid w:val="00BC45FC"/>
    <w:rsid w:val="00BC5E18"/>
    <w:rsid w:val="00BD1BCF"/>
    <w:rsid w:val="00BD5937"/>
    <w:rsid w:val="00BD65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4D7C"/>
    <w:rsid w:val="00CC671B"/>
    <w:rsid w:val="00CD6A9A"/>
    <w:rsid w:val="00CE47C7"/>
    <w:rsid w:val="00CE5345"/>
    <w:rsid w:val="00CE78CA"/>
    <w:rsid w:val="00CF1702"/>
    <w:rsid w:val="00CF334D"/>
    <w:rsid w:val="00D00BD9"/>
    <w:rsid w:val="00D04E6A"/>
    <w:rsid w:val="00D10B5A"/>
    <w:rsid w:val="00D117C6"/>
    <w:rsid w:val="00D1214A"/>
    <w:rsid w:val="00D13F65"/>
    <w:rsid w:val="00D259F5"/>
    <w:rsid w:val="00D30D14"/>
    <w:rsid w:val="00D450FA"/>
    <w:rsid w:val="00D514F6"/>
    <w:rsid w:val="00D57A2F"/>
    <w:rsid w:val="00D61AE4"/>
    <w:rsid w:val="00D71A31"/>
    <w:rsid w:val="00D72D28"/>
    <w:rsid w:val="00D742E5"/>
    <w:rsid w:val="00D7472F"/>
    <w:rsid w:val="00D767F3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D56FF"/>
    <w:rsid w:val="00DF7F89"/>
    <w:rsid w:val="00E033AB"/>
    <w:rsid w:val="00E03AA7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61F2"/>
    <w:rsid w:val="00F06BC9"/>
    <w:rsid w:val="00F377D5"/>
    <w:rsid w:val="00F37E58"/>
    <w:rsid w:val="00F44F89"/>
    <w:rsid w:val="00F62E21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295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6E040A2C"/>
  <w15:chartTrackingRefBased/>
  <w15:docId w15:val="{09B33AFF-EEB9-4553-ABCF-EA663EF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2020-12-21T09:40:00Z</cp:lastPrinted>
  <dcterms:created xsi:type="dcterms:W3CDTF">2021-12-15T13:27:00Z</dcterms:created>
  <dcterms:modified xsi:type="dcterms:W3CDTF">2021-12-15T13:28:00Z</dcterms:modified>
</cp:coreProperties>
</file>